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FA28CE" w14:textId="77777777" w:rsidR="004158BB" w:rsidRDefault="004158BB" w:rsidP="004158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Walter KEBBYLL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DFC3E0D" w14:textId="77777777" w:rsidR="004158BB" w:rsidRDefault="004158BB" w:rsidP="004158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Bergholt Sackville (now West Bergholt), Essex. Husbandman.</w:t>
      </w:r>
    </w:p>
    <w:p w14:paraId="60E5630B" w14:textId="77777777" w:rsidR="004158BB" w:rsidRDefault="004158BB" w:rsidP="004158BB">
      <w:pPr>
        <w:rPr>
          <w:rFonts w:ascii="Times New Roman" w:hAnsi="Times New Roman" w:cs="Times New Roman"/>
        </w:rPr>
      </w:pPr>
    </w:p>
    <w:p w14:paraId="5B159388" w14:textId="77777777" w:rsidR="004158BB" w:rsidRDefault="004158BB" w:rsidP="004158BB">
      <w:pPr>
        <w:rPr>
          <w:rFonts w:ascii="Times New Roman" w:hAnsi="Times New Roman" w:cs="Times New Roman"/>
        </w:rPr>
      </w:pPr>
    </w:p>
    <w:p w14:paraId="65C9AFE1" w14:textId="77777777" w:rsidR="004158BB" w:rsidRDefault="004158BB" w:rsidP="004158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Adam Norman(q.v.) brought a plaint of debt against him.</w:t>
      </w:r>
    </w:p>
    <w:p w14:paraId="056D4506" w14:textId="77777777" w:rsidR="004158BB" w:rsidRDefault="004158BB" w:rsidP="004158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4BFDBB70" w14:textId="77777777" w:rsidR="004158BB" w:rsidRDefault="004158BB" w:rsidP="004158BB">
      <w:pPr>
        <w:rPr>
          <w:rFonts w:ascii="Times New Roman" w:hAnsi="Times New Roman" w:cs="Times New Roman"/>
        </w:rPr>
      </w:pPr>
    </w:p>
    <w:p w14:paraId="600CA3BC" w14:textId="77777777" w:rsidR="004158BB" w:rsidRDefault="004158BB" w:rsidP="004158BB">
      <w:pPr>
        <w:rPr>
          <w:rFonts w:ascii="Times New Roman" w:hAnsi="Times New Roman" w:cs="Times New Roman"/>
        </w:rPr>
      </w:pPr>
    </w:p>
    <w:p w14:paraId="5FF23A49" w14:textId="77777777" w:rsidR="004158BB" w:rsidRDefault="004158BB" w:rsidP="004158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July 2018</w:t>
      </w:r>
    </w:p>
    <w:p w14:paraId="47895C0A" w14:textId="77777777" w:rsidR="006B2F86" w:rsidRPr="00E71FC3" w:rsidRDefault="004158B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FBC48" w14:textId="77777777" w:rsidR="004158BB" w:rsidRDefault="004158BB" w:rsidP="00E71FC3">
      <w:r>
        <w:separator/>
      </w:r>
    </w:p>
  </w:endnote>
  <w:endnote w:type="continuationSeparator" w:id="0">
    <w:p w14:paraId="5FB7CACF" w14:textId="77777777" w:rsidR="004158BB" w:rsidRDefault="004158B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959F9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9CCE63" w14:textId="77777777" w:rsidR="004158BB" w:rsidRDefault="004158BB" w:rsidP="00E71FC3">
      <w:r>
        <w:separator/>
      </w:r>
    </w:p>
  </w:footnote>
  <w:footnote w:type="continuationSeparator" w:id="0">
    <w:p w14:paraId="16B826F2" w14:textId="77777777" w:rsidR="004158BB" w:rsidRDefault="004158B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8BB"/>
    <w:rsid w:val="001A7C09"/>
    <w:rsid w:val="004158B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D7DC7E"/>
  <w15:chartTrackingRefBased/>
  <w15:docId w15:val="{6B693322-FE7B-4292-B757-7DF22C47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158B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2018-09-01T18:57:00Z</dcterms:created>
  <dcterms:modified xsi:type="dcterms:W3CDTF">2018-09-01T18:58:00Z</dcterms:modified>
</cp:coreProperties>
</file>